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C367E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7683740F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8600E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59D59F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Corbridge,</w:t>
      </w:r>
    </w:p>
    <w:p w14:paraId="09651B1E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Northumberland, into lands of Agnes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Trewyke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6CE0606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20-54)</w:t>
      </w:r>
    </w:p>
    <w:p w14:paraId="28C9C988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52678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E1AF0C" w14:textId="77777777" w:rsidR="00291163" w:rsidRDefault="00291163" w:rsidP="0029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57126979" w14:textId="080536F4" w:rsidR="00BA00AB" w:rsidRPr="0029116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911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1138" w14:textId="77777777" w:rsidR="00291163" w:rsidRDefault="00291163" w:rsidP="009139A6">
      <w:r>
        <w:separator/>
      </w:r>
    </w:p>
  </w:endnote>
  <w:endnote w:type="continuationSeparator" w:id="0">
    <w:p w14:paraId="5CFEA5F6" w14:textId="77777777" w:rsidR="00291163" w:rsidRDefault="002911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1C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79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86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1E65" w14:textId="77777777" w:rsidR="00291163" w:rsidRDefault="00291163" w:rsidP="009139A6">
      <w:r>
        <w:separator/>
      </w:r>
    </w:p>
  </w:footnote>
  <w:footnote w:type="continuationSeparator" w:id="0">
    <w:p w14:paraId="31D8ACB2" w14:textId="77777777" w:rsidR="00291163" w:rsidRDefault="002911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4B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E0D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0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163"/>
    <w:rsid w:val="000666E0"/>
    <w:rsid w:val="002510B7"/>
    <w:rsid w:val="0029116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7C2DD"/>
  <w15:chartTrackingRefBased/>
  <w15:docId w15:val="{08252B94-B161-4E7F-B468-B65A9B34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2022-04-30T20:12:00Z</dcterms:created>
  <dcterms:modified xsi:type="dcterms:W3CDTF">2022-04-30T20:12:00Z</dcterms:modified>
</cp:coreProperties>
</file>